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A9D" w:rsidRDefault="00180A9D">
      <w:pPr>
        <w:rPr>
          <w:rFonts w:ascii="Jokerman" w:hAnsi="Jokerman"/>
          <w:sz w:val="24"/>
          <w:szCs w:val="24"/>
        </w:rPr>
      </w:pPr>
      <w:r>
        <w:rPr>
          <w:rFonts w:ascii="Jokerman" w:hAnsi="Jokerman"/>
          <w:sz w:val="24"/>
          <w:szCs w:val="24"/>
        </w:rPr>
        <w:t xml:space="preserve"> </w:t>
      </w:r>
      <w:r w:rsidRPr="00501978">
        <w:rPr>
          <w:rFonts w:ascii="Jokerman" w:hAnsi="Jokerman"/>
          <w:noProof/>
          <w:sz w:val="24"/>
          <w:szCs w:val="24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i1025" type="#_x0000_t75" style="width:48.75pt;height:48pt;visibility:visible">
            <v:imagedata r:id="rId4" o:title=""/>
            <o:lock v:ext="edit" cropping="t"/>
          </v:shape>
        </w:pict>
      </w:r>
      <w:r w:rsidRPr="00501978">
        <w:rPr>
          <w:rFonts w:ascii="Jokerman" w:hAnsi="Jokerman"/>
          <w:noProof/>
          <w:sz w:val="24"/>
          <w:szCs w:val="24"/>
          <w:lang w:eastAsia="tr-TR"/>
        </w:rPr>
        <w:pict>
          <v:shape id="_x0000_i1026" type="#_x0000_t75" style="width:48.75pt;height:48pt;visibility:visible">
            <v:imagedata r:id="rId4" o:title=""/>
            <o:lock v:ext="edit" cropping="t"/>
          </v:shape>
        </w:pict>
      </w:r>
      <w:r>
        <w:rPr>
          <w:rFonts w:ascii="Jokerman" w:hAnsi="Jokerman"/>
          <w:sz w:val="24"/>
          <w:szCs w:val="24"/>
        </w:rPr>
        <w:t xml:space="preserve">    </w:t>
      </w:r>
      <w:r w:rsidRPr="00501978">
        <w:rPr>
          <w:rFonts w:ascii="Jokerman" w:hAnsi="Jokerman"/>
          <w:noProof/>
          <w:sz w:val="24"/>
          <w:szCs w:val="24"/>
          <w:lang w:eastAsia="tr-TR"/>
        </w:rPr>
        <w:pict>
          <v:shape id="Resim 1" o:spid="_x0000_i1027" type="#_x0000_t75" style="width:37.5pt;height:40.5pt;visibility:visible">
            <v:imagedata r:id="rId5" o:title=""/>
          </v:shape>
        </w:pict>
      </w:r>
      <w:r>
        <w:rPr>
          <w:rFonts w:ascii="Jokerman" w:hAnsi="Jokerman"/>
          <w:sz w:val="24"/>
          <w:szCs w:val="24"/>
        </w:rPr>
        <w:t xml:space="preserve"> </w:t>
      </w:r>
      <w:r w:rsidRPr="00501978">
        <w:rPr>
          <w:rFonts w:ascii="Jokerman" w:hAnsi="Jokerman"/>
          <w:noProof/>
          <w:sz w:val="24"/>
          <w:szCs w:val="24"/>
          <w:lang w:eastAsia="tr-TR"/>
        </w:rPr>
        <w:pict>
          <v:shape id="_x0000_i1028" type="#_x0000_t75" style="width:37.5pt;height:40.5pt;visibility:visible">
            <v:imagedata r:id="rId5" o:title=""/>
          </v:shape>
        </w:pict>
      </w:r>
      <w:r w:rsidRPr="00554756">
        <w:rPr>
          <w:rFonts w:ascii="Jokerman" w:hAnsi="Jokerman"/>
          <w:sz w:val="24"/>
          <w:szCs w:val="24"/>
        </w:rPr>
        <w:t>BEN</w:t>
      </w:r>
      <w:r w:rsidRPr="00554756">
        <w:rPr>
          <w:rFonts w:ascii="Times New Roman" w:hAnsi="Times New Roman"/>
          <w:sz w:val="24"/>
          <w:szCs w:val="24"/>
        </w:rPr>
        <w:t>İ</w:t>
      </w:r>
      <w:r w:rsidRPr="00554756">
        <w:rPr>
          <w:rFonts w:ascii="Jokerman" w:hAnsi="Jokerman"/>
          <w:sz w:val="24"/>
          <w:szCs w:val="24"/>
        </w:rPr>
        <w:t>M E</w:t>
      </w:r>
      <w:r w:rsidRPr="00554756">
        <w:rPr>
          <w:rFonts w:ascii="Times New Roman" w:hAnsi="Times New Roman"/>
          <w:sz w:val="24"/>
          <w:szCs w:val="24"/>
        </w:rPr>
        <w:t>Ş</w:t>
      </w:r>
      <w:r w:rsidRPr="00554756">
        <w:rPr>
          <w:rFonts w:ascii="Jokerman" w:hAnsi="Jokerman"/>
          <w:sz w:val="24"/>
          <w:szCs w:val="24"/>
        </w:rPr>
        <w:t>S</w:t>
      </w:r>
      <w:r w:rsidRPr="00554756">
        <w:rPr>
          <w:rFonts w:ascii="Times New Roman" w:hAnsi="Times New Roman"/>
          <w:sz w:val="24"/>
          <w:szCs w:val="24"/>
        </w:rPr>
        <w:t>İ</w:t>
      </w:r>
      <w:r w:rsidRPr="00554756">
        <w:rPr>
          <w:rFonts w:ascii="Jokerman" w:hAnsi="Jokerman"/>
          <w:sz w:val="24"/>
          <w:szCs w:val="24"/>
        </w:rPr>
        <w:t>Z YUVAM</w:t>
      </w:r>
      <w:r w:rsidRPr="00501978">
        <w:rPr>
          <w:rFonts w:ascii="Comic Sans MS" w:hAnsi="Comic Sans MS"/>
          <w:noProof/>
          <w:sz w:val="24"/>
          <w:szCs w:val="24"/>
          <w:lang w:eastAsia="tr-TR"/>
        </w:rPr>
        <w:pict>
          <v:shape id="_x0000_i1029" type="#_x0000_t75" style="width:37.5pt;height:40.5pt;visibility:visible">
            <v:imagedata r:id="rId5" o:title=""/>
          </v:shape>
        </w:pict>
      </w:r>
      <w:r w:rsidRPr="00501978">
        <w:rPr>
          <w:rFonts w:ascii="Jokerman" w:hAnsi="Jokerman"/>
          <w:noProof/>
          <w:sz w:val="24"/>
          <w:szCs w:val="24"/>
          <w:lang w:eastAsia="tr-TR"/>
        </w:rPr>
        <w:pict>
          <v:shape id="_x0000_i1030" type="#_x0000_t75" style="width:37.5pt;height:40.5pt;visibility:visible">
            <v:imagedata r:id="rId5" o:title=""/>
          </v:shape>
        </w:pict>
      </w:r>
      <w:r w:rsidRPr="00501978">
        <w:rPr>
          <w:rFonts w:ascii="Jokerman" w:hAnsi="Jokerman"/>
          <w:noProof/>
          <w:sz w:val="24"/>
          <w:szCs w:val="24"/>
          <w:lang w:eastAsia="tr-TR"/>
        </w:rPr>
        <w:pict>
          <v:shape id="_x0000_i1031" type="#_x0000_t75" style="width:48.75pt;height:48pt;visibility:visible">
            <v:imagedata r:id="rId4" o:title=""/>
            <o:lock v:ext="edit" cropping="t"/>
          </v:shape>
        </w:pict>
      </w:r>
      <w:r w:rsidRPr="00501978">
        <w:rPr>
          <w:rFonts w:ascii="Jokerman" w:hAnsi="Jokerman"/>
          <w:noProof/>
          <w:sz w:val="24"/>
          <w:szCs w:val="24"/>
          <w:lang w:eastAsia="tr-TR"/>
        </w:rPr>
        <w:pict>
          <v:shape id="_x0000_i1032" type="#_x0000_t75" style="width:48.75pt;height:48pt;visibility:visible">
            <v:imagedata r:id="rId4" o:title=""/>
            <o:lock v:ext="edit" cropping="t"/>
          </v:shape>
        </w:pict>
      </w:r>
      <w:r w:rsidRPr="00501978">
        <w:rPr>
          <w:rFonts w:ascii="Jokerman" w:hAnsi="Jokerman"/>
          <w:noProof/>
          <w:sz w:val="24"/>
          <w:szCs w:val="24"/>
          <w:lang w:eastAsia="tr-TR"/>
        </w:rPr>
        <w:pict>
          <v:shape id="_x0000_i1033" type="#_x0000_t75" style="width:48.75pt;height:48pt;visibility:visible">
            <v:imagedata r:id="rId4" o:title=""/>
            <o:lock v:ext="edit" cropping="t"/>
          </v:shape>
        </w:pict>
      </w:r>
    </w:p>
    <w:p w:rsidR="00180A9D" w:rsidRDefault="00180A9D">
      <w:pPr>
        <w:rPr>
          <w:rFonts w:ascii="Comic Sans MS" w:hAnsi="Comic Sans MS"/>
          <w:sz w:val="24"/>
          <w:szCs w:val="24"/>
        </w:rPr>
      </w:pPr>
      <w:r>
        <w:rPr>
          <w:rFonts w:ascii="Jokerman" w:hAnsi="Jokerman"/>
          <w:sz w:val="24"/>
          <w:szCs w:val="24"/>
        </w:rPr>
        <w:t>1.</w:t>
      </w:r>
      <w:r>
        <w:rPr>
          <w:rFonts w:ascii="Comic Sans MS" w:hAnsi="Comic Sans MS"/>
          <w:sz w:val="24"/>
          <w:szCs w:val="24"/>
        </w:rPr>
        <w:t>Aşağıdaki ifadeleri DOĞRU- YANLIŞ olarak uygun olarak doldurunuz.</w:t>
      </w:r>
    </w:p>
    <w:p w:rsidR="00180A9D" w:rsidRDefault="00180A9D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6" type="#_x0000_t176" style="position:absolute;margin-left:-5.55pt;margin-top:26.05pt;width:27pt;height:18pt;z-index:251652608"/>
        </w:pict>
      </w:r>
      <w:r>
        <w:rPr>
          <w:noProof/>
          <w:lang w:eastAsia="tr-TR"/>
        </w:rPr>
        <w:pict>
          <v:shape id="_x0000_s1027" type="#_x0000_t176" style="position:absolute;margin-left:-5.55pt;margin-top:.55pt;width:27pt;height:18pt;z-index:251651584"/>
        </w:pict>
      </w:r>
      <w:r>
        <w:rPr>
          <w:rFonts w:ascii="Comic Sans MS" w:hAnsi="Comic Sans MS"/>
          <w:sz w:val="24"/>
          <w:szCs w:val="24"/>
        </w:rPr>
        <w:t xml:space="preserve">       İnsanlar, tehlikelerden korunmak için barınırlar.      </w:t>
      </w:r>
    </w:p>
    <w:p w:rsidR="00180A9D" w:rsidRDefault="00180A9D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_x0000_s1028" type="#_x0000_t176" style="position:absolute;margin-left:-5.55pt;margin-top:26.85pt;width:27pt;height:18pt;z-index:251653632"/>
        </w:pict>
      </w:r>
      <w:r>
        <w:rPr>
          <w:rFonts w:ascii="Comic Sans MS" w:hAnsi="Comic Sans MS"/>
          <w:sz w:val="24"/>
          <w:szCs w:val="24"/>
        </w:rPr>
        <w:t xml:space="preserve">       Evde canlı beslemek sorumlu olmayı gerektirir.</w:t>
      </w:r>
    </w:p>
    <w:p w:rsidR="00180A9D" w:rsidRDefault="00180A9D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_x0000_s1029" type="#_x0000_t176" style="position:absolute;margin-left:-5.55pt;margin-top:27.6pt;width:27pt;height:18pt;z-index:251654656"/>
        </w:pict>
      </w:r>
      <w:r>
        <w:rPr>
          <w:rFonts w:ascii="Comic Sans MS" w:hAnsi="Comic Sans MS"/>
          <w:sz w:val="24"/>
          <w:szCs w:val="24"/>
        </w:rPr>
        <w:t xml:space="preserve">       Evimizin kaç odadan oluştuğu adresimizde belirtilir.</w:t>
      </w:r>
    </w:p>
    <w:p w:rsidR="00180A9D" w:rsidRDefault="00180A9D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_x0000_s1030" type="#_x0000_t176" style="position:absolute;margin-left:-5.55pt;margin-top:28.35pt;width:27pt;height:18pt;z-index:251655680"/>
        </w:pict>
      </w:r>
      <w:r>
        <w:rPr>
          <w:rFonts w:ascii="Comic Sans MS" w:hAnsi="Comic Sans MS"/>
          <w:sz w:val="24"/>
          <w:szCs w:val="24"/>
        </w:rPr>
        <w:t xml:space="preserve">       Kutup yıldızının görünümü çaydanlığa benzer.</w:t>
      </w:r>
    </w:p>
    <w:p w:rsidR="00180A9D" w:rsidRDefault="00180A9D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_x0000_s1031" type="#_x0000_t176" style="position:absolute;margin-left:-5.55pt;margin-top:27.65pt;width:27pt;height:18pt;z-index:251656704"/>
        </w:pict>
      </w:r>
      <w:r>
        <w:rPr>
          <w:rFonts w:ascii="Comic Sans MS" w:hAnsi="Comic Sans MS"/>
          <w:sz w:val="24"/>
          <w:szCs w:val="24"/>
        </w:rPr>
        <w:t xml:space="preserve">       Kutup yıldızı daima kuzeyi gösterir.</w:t>
      </w:r>
    </w:p>
    <w:p w:rsidR="00180A9D" w:rsidRDefault="00180A9D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_x0000_s1032" type="#_x0000_t176" style="position:absolute;margin-left:-5.55pt;margin-top:26.9pt;width:27pt;height:18pt;z-index:251657728"/>
        </w:pict>
      </w:r>
      <w:r>
        <w:rPr>
          <w:rFonts w:ascii="Comic Sans MS" w:hAnsi="Comic Sans MS"/>
          <w:sz w:val="24"/>
          <w:szCs w:val="24"/>
        </w:rPr>
        <w:t xml:space="preserve">       Pusulanın renkli ucu daima güneyi gösterir.</w:t>
      </w:r>
    </w:p>
    <w:p w:rsidR="00180A9D" w:rsidRDefault="00180A9D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_x0000_s1033" type="#_x0000_t176" style="position:absolute;margin-left:-5.55pt;margin-top:26.95pt;width:27pt;height:18pt;z-index:251658752"/>
        </w:pict>
      </w:r>
      <w:r>
        <w:rPr>
          <w:rFonts w:ascii="Comic Sans MS" w:hAnsi="Comic Sans MS"/>
          <w:sz w:val="24"/>
          <w:szCs w:val="24"/>
        </w:rPr>
        <w:t xml:space="preserve">       İnsanlar yaşadıkları bölgenin özelliklerine göre evler yaparlar.</w:t>
      </w:r>
    </w:p>
    <w:p w:rsidR="00180A9D" w:rsidRDefault="00180A9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Veteriner nasıl besleneceğimizi ve neler yememizi söyleyen doktora verilen isimdir.</w:t>
      </w:r>
    </w:p>
    <w:p w:rsidR="00180A9D" w:rsidRDefault="00180A9D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_x0000_s1034" type="#_x0000_t176" style="position:absolute;margin-left:-5.55pt;margin-top:27.7pt;width:27pt;height:18pt;z-index:251660800"/>
        </w:pict>
      </w:r>
      <w:r>
        <w:rPr>
          <w:noProof/>
          <w:lang w:eastAsia="tr-TR"/>
        </w:rPr>
        <w:pict>
          <v:shape id="_x0000_s1035" type="#_x0000_t176" style="position:absolute;margin-left:-5.55pt;margin-top:-.05pt;width:27pt;height:18pt;z-index:251659776"/>
        </w:pict>
      </w:r>
      <w:r>
        <w:rPr>
          <w:rFonts w:ascii="Comic Sans MS" w:hAnsi="Comic Sans MS"/>
          <w:sz w:val="24"/>
          <w:szCs w:val="24"/>
        </w:rPr>
        <w:t xml:space="preserve">       Adresimizin yanlışsız ve tam olarak verilmesi acil durumlarda evimizin kolayca bulunmasını sağlar.  </w:t>
      </w:r>
    </w:p>
    <w:p w:rsidR="00180A9D" w:rsidRDefault="00180A9D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_x0000_s1036" type="#_x0000_t176" style="position:absolute;margin-left:-5.55pt;margin-top:25.5pt;width:27pt;height:18pt;z-index:251661824"/>
        </w:pict>
      </w:r>
      <w:r>
        <w:rPr>
          <w:rFonts w:ascii="Comic Sans MS" w:hAnsi="Comic Sans MS"/>
          <w:sz w:val="24"/>
          <w:szCs w:val="24"/>
        </w:rPr>
        <w:t xml:space="preserve">       Bir yeri tarif edebilmek için yönleri kullanırız.</w:t>
      </w:r>
    </w:p>
    <w:p w:rsidR="00180A9D" w:rsidRDefault="00180A9D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_x0000_s1037" type="#_x0000_t176" style="position:absolute;margin-left:-5.55pt;margin-top:28.5pt;width:27pt;height:18pt;z-index:251662848"/>
        </w:pict>
      </w:r>
      <w:r>
        <w:rPr>
          <w:rFonts w:ascii="Comic Sans MS" w:hAnsi="Comic Sans MS"/>
          <w:sz w:val="24"/>
          <w:szCs w:val="24"/>
        </w:rPr>
        <w:t xml:space="preserve">       Karınca yuvalarının toprakla yığılı olan yanı kuzeyi gösterir.</w:t>
      </w:r>
    </w:p>
    <w:p w:rsidR="00180A9D" w:rsidRDefault="00180A9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Güneş batı yönünden batar.</w:t>
      </w:r>
    </w:p>
    <w:p w:rsidR="00180A9D" w:rsidRDefault="00180A9D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_x0000_s1038" type="#_x0000_t176" style="position:absolute;margin-left:-5.55pt;margin-top:.05pt;width:27pt;height:18pt;z-index:251663872"/>
        </w:pict>
      </w:r>
      <w:r>
        <w:rPr>
          <w:rFonts w:ascii="Comic Sans MS" w:hAnsi="Comic Sans MS"/>
          <w:sz w:val="24"/>
          <w:szCs w:val="24"/>
        </w:rPr>
        <w:t xml:space="preserve">       Ablamızla aynı odayı paylaşmak zorunda kaldığımızda başka bir eve tanışmayı istemeliyiz.</w:t>
      </w:r>
    </w:p>
    <w:p w:rsidR="00180A9D" w:rsidRDefault="00180A9D">
      <w:pPr>
        <w:rPr>
          <w:rFonts w:ascii="Comic Sans MS" w:hAnsi="Comic Sans MS"/>
          <w:sz w:val="24"/>
          <w:szCs w:val="24"/>
        </w:rPr>
      </w:pPr>
      <w:r>
        <w:rPr>
          <w:rFonts w:ascii="Jokerman" w:hAnsi="Jokerman"/>
          <w:sz w:val="24"/>
          <w:szCs w:val="24"/>
        </w:rPr>
        <w:t>2.</w:t>
      </w:r>
      <w:r>
        <w:rPr>
          <w:rFonts w:ascii="Comic Sans MS" w:hAnsi="Comic Sans MS"/>
          <w:sz w:val="24"/>
          <w:szCs w:val="24"/>
        </w:rPr>
        <w:t>Güneşin doğduğu yöne sırtını dönen birinin  yüzü hangi yönü gösterir?                                                                         A- kuzey          B-güney       C-batı       D-doğu</w:t>
      </w:r>
    </w:p>
    <w:p w:rsidR="00180A9D" w:rsidRDefault="00180A9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3.İlk kez evimize gelecek bir arkadaşımıza evimizin yerini anlatmak için aşağıdakilerden hangisinden yararlanmayız?</w:t>
      </w:r>
    </w:p>
    <w:p w:rsidR="00180A9D" w:rsidRDefault="00180A9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A-adres bilgisi        B-yönler         C-yakındaki postane      D-binanın yapıldığı yıl</w:t>
      </w:r>
    </w:p>
    <w:p w:rsidR="00180A9D" w:rsidRDefault="00180A9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4.Aşağıdaki hayvanlardan hangisi evde beslenebilir?                                                                                             A-timsah        B-fare      C-kedi        D-ceylan            </w:t>
      </w:r>
    </w:p>
    <w:p w:rsidR="00180A9D" w:rsidRDefault="00180A9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5.Aşağıdakilerden hangisi evde yetiştirilmeye uygun bir bitkidir?                                                                                                                                   A-çimen    B-menekşe   C-çam    D-kestane</w:t>
      </w:r>
    </w:p>
    <w:p w:rsidR="00180A9D" w:rsidRDefault="00180A9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6. Bitki yetiştirmek ile ilgili hangisi yanlıştır?                                                                                                                                                       A-Su vermek             B-güneş ışığı almasını sağlamak         C-Toprağının hava almasını sağlamak  </w:t>
      </w:r>
    </w:p>
    <w:p w:rsidR="00180A9D" w:rsidRDefault="00180A9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D-Yanımızda taşınabilecek büyüklükte olmasına dikkat etmek                          </w:t>
      </w:r>
    </w:p>
    <w:p w:rsidR="00180A9D" w:rsidRPr="00BF0C3C" w:rsidRDefault="00180A9D">
      <w:pPr>
        <w:rPr>
          <w:rFonts w:ascii="Comic Sans MS" w:hAnsi="Comic Sans MS"/>
          <w:sz w:val="16"/>
          <w:szCs w:val="16"/>
        </w:rPr>
      </w:pPr>
      <w:hyperlink r:id="rId6" w:history="1">
        <w:r w:rsidRPr="00BF0C3C">
          <w:rPr>
            <w:rStyle w:val="Hyperlink"/>
            <w:rFonts w:ascii="Comic Sans MS" w:hAnsi="Comic Sans MS"/>
            <w:color w:val="C0C0C0"/>
            <w:sz w:val="16"/>
            <w:szCs w:val="16"/>
          </w:rPr>
          <w:t>www.sorubak.com</w:t>
        </w:r>
      </w:hyperlink>
      <w:r w:rsidRPr="00BF0C3C">
        <w:rPr>
          <w:rFonts w:ascii="Comic Sans MS" w:hAnsi="Comic Sans MS"/>
          <w:color w:val="C0C0C0"/>
          <w:sz w:val="16"/>
          <w:szCs w:val="16"/>
        </w:rPr>
        <w:t xml:space="preserve">             </w:t>
      </w:r>
      <w:r w:rsidRPr="00BF0C3C">
        <w:rPr>
          <w:rFonts w:ascii="Comic Sans MS" w:hAnsi="Comic Sans MS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180A9D" w:rsidRPr="00BF0C3C" w:rsidSect="004173DA">
      <w:pgSz w:w="11906" w:h="16838"/>
      <w:pgMar w:top="284" w:right="282" w:bottom="0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4756"/>
    <w:rsid w:val="00180A9D"/>
    <w:rsid w:val="0029288A"/>
    <w:rsid w:val="004173DA"/>
    <w:rsid w:val="00501978"/>
    <w:rsid w:val="00554756"/>
    <w:rsid w:val="005F7EFB"/>
    <w:rsid w:val="00701866"/>
    <w:rsid w:val="008A16DB"/>
    <w:rsid w:val="009676D2"/>
    <w:rsid w:val="00BF0C3C"/>
    <w:rsid w:val="00EC66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666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4173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173D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BF0C3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wm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</TotalTime>
  <Pages>1</Pages>
  <Words>426</Words>
  <Characters>2431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edanur</cp:lastModifiedBy>
  <cp:revision>3</cp:revision>
  <dcterms:created xsi:type="dcterms:W3CDTF">2010-12-10T08:40:00Z</dcterms:created>
  <dcterms:modified xsi:type="dcterms:W3CDTF">2011-01-01T19:27:00Z</dcterms:modified>
</cp:coreProperties>
</file>